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59" w:rsidRPr="0052791C" w:rsidRDefault="00EE2359" w:rsidP="00AE444C">
      <w:pPr>
        <w:ind w:right="-11"/>
        <w:jc w:val="center"/>
        <w:rPr>
          <w:rFonts w:ascii="Cambria" w:hAnsi="Cambria" w:cs="Cambria"/>
          <w:b/>
          <w:bCs/>
          <w:sz w:val="26"/>
          <w:szCs w:val="26"/>
        </w:rPr>
      </w:pPr>
      <w:r w:rsidRPr="0052791C">
        <w:rPr>
          <w:rFonts w:ascii="Cambria" w:hAnsi="Cambria" w:cs="Cambria"/>
          <w:b/>
          <w:bCs/>
          <w:sz w:val="26"/>
          <w:szCs w:val="26"/>
        </w:rPr>
        <w:t>Adı Soyadı:</w:t>
      </w:r>
      <w:r w:rsidRPr="0052791C">
        <w:rPr>
          <w:rFonts w:ascii="Cambria" w:hAnsi="Cambria" w:cs="Cambria"/>
          <w:sz w:val="26"/>
          <w:szCs w:val="26"/>
        </w:rPr>
        <w:t>…………………………………………</w:t>
      </w:r>
      <w:r w:rsidRPr="0052791C">
        <w:rPr>
          <w:rFonts w:ascii="Cambria" w:hAnsi="Cambria" w:cs="Cambria"/>
          <w:b/>
          <w:bCs/>
          <w:sz w:val="26"/>
          <w:szCs w:val="26"/>
        </w:rPr>
        <w:tab/>
        <w:t xml:space="preserve">  Numarası :</w:t>
      </w:r>
      <w:r w:rsidRPr="0052791C">
        <w:rPr>
          <w:rFonts w:ascii="Cambria" w:hAnsi="Cambria" w:cs="Cambria"/>
          <w:sz w:val="26"/>
          <w:szCs w:val="26"/>
        </w:rPr>
        <w:t>…………</w:t>
      </w:r>
      <w:r w:rsidRPr="0052791C">
        <w:rPr>
          <w:rFonts w:ascii="Cambria" w:hAnsi="Cambria" w:cs="Cambria"/>
          <w:b/>
          <w:bCs/>
          <w:sz w:val="26"/>
          <w:szCs w:val="26"/>
        </w:rPr>
        <w:t xml:space="preserve">          Sınav Tarihi: </w:t>
      </w:r>
      <w:r w:rsidRPr="0052791C">
        <w:rPr>
          <w:rFonts w:ascii="Cambria" w:hAnsi="Cambria" w:cs="Cambria"/>
          <w:sz w:val="26"/>
          <w:szCs w:val="26"/>
        </w:rPr>
        <w:t>06.04.2015</w:t>
      </w:r>
    </w:p>
    <w:p w:rsidR="00EE2359" w:rsidRPr="0052791C" w:rsidRDefault="00EE2359" w:rsidP="00AE444C">
      <w:pPr>
        <w:ind w:right="-11"/>
        <w:jc w:val="center"/>
        <w:rPr>
          <w:rFonts w:ascii="Cambria" w:hAnsi="Cambria" w:cs="Cambria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CFL00100_0000[1]" style="position:absolute;left:0;text-align:left;margin-left:24.4pt;margin-top:1.15pt;width:64.4pt;height:50.55pt;flip:x;z-index:-251660800;visibility:visible;mso-position-horizontal:right;mso-position-horizontal-relative:margin" wrapcoords="251 322 0 967 502 21278 2009 21278 15070 20955 21600 19343 21600 3224 19591 2579 2260 322 251 322">
            <v:imagedata r:id="rId7" o:title=""/>
            <w10:wrap type="tight" anchorx="margin"/>
          </v:shape>
        </w:pict>
      </w:r>
      <w:r>
        <w:rPr>
          <w:noProof/>
        </w:rPr>
        <w:pict>
          <v:shape id="Resim 1" o:spid="_x0000_s1027" type="#_x0000_t75" alt="MCFL00100_0000[1]" style="position:absolute;left:0;text-align:left;margin-left:0;margin-top:2.65pt;width:64.4pt;height:50.55pt;z-index:-251661824;visibility:visible;mso-position-horizontal:left;mso-position-horizontal-relative:margin" wrapcoords="251 322 0 967 502 21278 2009 21278 15070 20955 21600 19343 21600 3224 19591 2579 2260 322 251 322">
            <v:imagedata r:id="rId7" o:title=""/>
            <w10:wrap type="tight" anchorx="margin"/>
          </v:shape>
        </w:pict>
      </w:r>
    </w:p>
    <w:p w:rsidR="00EE2359" w:rsidRPr="0052791C" w:rsidRDefault="00EE2359" w:rsidP="00AE444C">
      <w:pPr>
        <w:ind w:right="-11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TOKAT/</w:t>
      </w:r>
      <w:r w:rsidRPr="0052791C">
        <w:rPr>
          <w:rFonts w:ascii="Cambria" w:hAnsi="Cambria" w:cs="Cambria"/>
          <w:b/>
          <w:bCs/>
          <w:sz w:val="28"/>
          <w:szCs w:val="28"/>
        </w:rPr>
        <w:t>ERBAA BÖLÜCEK İLKOKULU 4-A SINIFI</w:t>
      </w:r>
    </w:p>
    <w:p w:rsidR="00EE2359" w:rsidRPr="0052791C" w:rsidRDefault="00EE2359" w:rsidP="00AE444C">
      <w:pPr>
        <w:jc w:val="center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8"/>
          <w:szCs w:val="28"/>
        </w:rPr>
        <w:t>FEN VE TEKNOLOJİ DERSİ 2.DÖNEM 1.SINAVI</w:t>
      </w:r>
    </w:p>
    <w:p w:rsidR="00EE2359" w:rsidRPr="0052791C" w:rsidRDefault="00EE2359" w:rsidP="005544E4">
      <w:pPr>
        <w:rPr>
          <w:rFonts w:ascii="Cambria" w:hAnsi="Cambria" w:cs="Cambria"/>
          <w:b/>
          <w:bCs/>
          <w:sz w:val="16"/>
          <w:szCs w:val="16"/>
        </w:rPr>
      </w:pPr>
    </w:p>
    <w:p w:rsidR="00EE2359" w:rsidRPr="0052791C" w:rsidRDefault="00EE2359" w:rsidP="001A21CA">
      <w:pPr>
        <w:pStyle w:val="ListParagraph"/>
        <w:numPr>
          <w:ilvl w:val="0"/>
          <w:numId w:val="14"/>
        </w:num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Aşağıdaki boşlukları verilen sözcüklerle uygun şekilde doldurunuz.   </w:t>
      </w:r>
      <w:r w:rsidRPr="0052791C">
        <w:rPr>
          <w:rFonts w:ascii="Cambria" w:hAnsi="Cambria" w:cs="Cambria"/>
          <w:b/>
          <w:bCs/>
          <w:color w:val="FF0000"/>
          <w:sz w:val="22"/>
          <w:szCs w:val="22"/>
        </w:rPr>
        <w:t xml:space="preserve"> </w:t>
      </w:r>
      <w:r w:rsidRPr="0052791C">
        <w:rPr>
          <w:rFonts w:ascii="Cambria" w:hAnsi="Cambria" w:cs="Cambria"/>
          <w:color w:val="FF0000"/>
          <w:sz w:val="22"/>
          <w:szCs w:val="22"/>
        </w:rPr>
        <w:t>(10 p)</w:t>
      </w:r>
    </w:p>
    <w:p w:rsidR="00EE2359" w:rsidRPr="0052791C" w:rsidRDefault="00EE2359" w:rsidP="001A21CA">
      <w:pPr>
        <w:pStyle w:val="ListParagraph"/>
        <w:numPr>
          <w:ilvl w:val="0"/>
          <w:numId w:val="15"/>
        </w:numPr>
        <w:spacing w:after="120"/>
        <w:ind w:left="1843" w:right="1727" w:firstLine="0"/>
        <w:jc w:val="center"/>
        <w:rPr>
          <w:rFonts w:ascii="Cambria" w:hAnsi="Cambria" w:cs="Cambria"/>
          <w:sz w:val="22"/>
          <w:szCs w:val="22"/>
          <w:highlight w:val="lightGray"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  <w:r w:rsidRPr="0052791C">
        <w:rPr>
          <w:rFonts w:ascii="Cambria" w:hAnsi="Cambria" w:cs="Cambria"/>
          <w:highlight w:val="lightGray"/>
        </w:rPr>
        <w:t xml:space="preserve">Toprak kirliliği - su küre – mineraller - ağır küre – erozyon - - maden - ışık kirliliği – magma – buharlaştırma - ses kirliliği </w:t>
      </w:r>
      <w:r w:rsidRPr="0052791C">
        <w:rPr>
          <w:rFonts w:ascii="Cambria" w:hAnsi="Cambria" w:cs="Cambria"/>
          <w:b/>
          <w:bCs/>
          <w:sz w:val="22"/>
          <w:szCs w:val="22"/>
          <w:highlight w:val="lightGray"/>
        </w:rPr>
        <w:t>-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Balıkların yaşadığı yer küre katmanı …………………dır.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Ateş küredeki sıvı hâlde bulunan maddelere   ……………..……………………. denir.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Ekonomik değeri olan mineral ve kayaçlara …………………...………………..  denir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Toprağın su ve rüzgarın etkisiyle aşınıp taşınmasına ………………………… ……… denir.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Taşların sertliği ve sağlamlığı gibi özelliklerini yapısındaki ………………..………..…………. belirler.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Tarımda gereksiz ve aşırı ilaç kullanılması ………………………………………………………. yol açar.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Tuz ve suyu birbirinden ayırmak için …………………… yolunu kullanırız.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Gereksiz yapılan aydınlatmalar ......................................... neden olur.</w:t>
      </w:r>
      <w:r w:rsidRPr="0052791C">
        <w:rPr>
          <w:rFonts w:ascii="Cambria" w:hAnsi="Cambria" w:cs="Cambria"/>
          <w:noProof/>
          <w:sz w:val="22"/>
          <w:szCs w:val="22"/>
        </w:rPr>
        <w:t xml:space="preserve"> 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İnsanları rahatsız eden şiddetli yüksek ve düzensiz sesler ..................................... yol açar.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Dünya’mızın en sıcak katmanı ……………………………dir.</w:t>
      </w:r>
    </w:p>
    <w:p w:rsidR="00EE2359" w:rsidRPr="0052791C" w:rsidRDefault="00EE2359" w:rsidP="005544E4">
      <w:pPr>
        <w:rPr>
          <w:rFonts w:ascii="Cambria" w:hAnsi="Cambria" w:cs="Cambria"/>
          <w:b/>
          <w:bCs/>
          <w:sz w:val="22"/>
          <w:szCs w:val="22"/>
        </w:rPr>
        <w:sectPr w:rsidR="00EE2359" w:rsidRPr="0052791C" w:rsidSect="004C00CA">
          <w:type w:val="continuous"/>
          <w:pgSz w:w="11906" w:h="16838"/>
          <w:pgMar w:top="510" w:right="624" w:bottom="510" w:left="624" w:header="708" w:footer="708" w:gutter="0"/>
          <w:cols w:num="2" w:sep="1" w:space="282"/>
          <w:docGrid w:linePitch="360"/>
        </w:sectPr>
      </w:pPr>
    </w:p>
    <w:p w:rsidR="00EE2359" w:rsidRPr="0052791C" w:rsidRDefault="00EE2359" w:rsidP="005544E4">
      <w:pPr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F33F1F">
      <w:pPr>
        <w:spacing w:after="120"/>
        <w:jc w:val="center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B- Aşağıdaki bilgilerden doğru olanlara (D), yanlış olanlara (Y) yazınız.   </w:t>
      </w:r>
      <w:r w:rsidRPr="0052791C">
        <w:rPr>
          <w:rFonts w:ascii="Cambria" w:hAnsi="Cambria" w:cs="Cambria"/>
          <w:sz w:val="22"/>
          <w:szCs w:val="22"/>
        </w:rPr>
        <w:t xml:space="preserve"> </w:t>
      </w:r>
      <w:r w:rsidRPr="0052791C">
        <w:rPr>
          <w:rFonts w:ascii="Cambria" w:hAnsi="Cambria" w:cs="Cambria"/>
          <w:color w:val="FF0000"/>
          <w:sz w:val="22"/>
          <w:szCs w:val="22"/>
        </w:rPr>
        <w:t>(10 p)</w:t>
      </w:r>
    </w:p>
    <w:p w:rsidR="00EE2359" w:rsidRPr="0052791C" w:rsidRDefault="00EE2359" w:rsidP="005544E4">
      <w:pPr>
        <w:tabs>
          <w:tab w:val="left" w:pos="180"/>
        </w:tabs>
        <w:rPr>
          <w:rFonts w:ascii="Cambria" w:hAnsi="Cambria" w:cs="Cambria"/>
          <w:sz w:val="22"/>
          <w:szCs w:val="22"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Ozon tabakası, zararlı ışınların Dünya’mıza ulaşmasını engeller.</w:t>
      </w: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Deniz ve gökyüzünü birbirinden ayıran çizgiye gök kuşağı denir.</w:t>
      </w:r>
    </w:p>
    <w:p w:rsidR="00EE2359" w:rsidRPr="0052791C" w:rsidRDefault="00EE2359" w:rsidP="009C6CDF">
      <w:pPr>
        <w:tabs>
          <w:tab w:val="left" w:pos="180"/>
          <w:tab w:val="left" w:pos="7620"/>
        </w:tabs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Bitki ve hayvan atıkları doğada kalıcı kirliliğe neden olur.</w:t>
      </w:r>
    </w:p>
    <w:p w:rsidR="00EE2359" w:rsidRPr="0052791C" w:rsidRDefault="00EE2359" w:rsidP="009C6CDF">
      <w:pPr>
        <w:tabs>
          <w:tab w:val="left" w:pos="180"/>
          <w:tab w:val="left" w:pos="7620"/>
        </w:tabs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(……) Dünya üzerinde sular karalardan daha az yer kaplar. </w:t>
      </w: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Piller toprak kirliliğine yol açmaz.</w:t>
      </w:r>
    </w:p>
    <w:p w:rsidR="00EE2359" w:rsidRPr="0052791C" w:rsidRDefault="00EE2359" w:rsidP="007F3C1C">
      <w:pPr>
        <w:autoSpaceDE w:val="0"/>
        <w:autoSpaceDN w:val="0"/>
        <w:adjustRightInd w:val="0"/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(……) Güneş’e doğrudan bakmak göz sağlığımızı olumsuz etkiler. </w:t>
      </w:r>
    </w:p>
    <w:p w:rsidR="00EE2359" w:rsidRPr="0052791C" w:rsidRDefault="00EE2359" w:rsidP="007F3C1C">
      <w:pPr>
        <w:pStyle w:val="AralkYok1"/>
        <w:spacing w:line="300" w:lineRule="auto"/>
        <w:ind w:left="567" w:hanging="567"/>
        <w:rPr>
          <w:rFonts w:ascii="Cambria" w:hAnsi="Cambria" w:cs="Cambria"/>
        </w:rPr>
      </w:pPr>
      <w:r w:rsidRPr="0052791C">
        <w:rPr>
          <w:rFonts w:ascii="Cambria" w:hAnsi="Cambria" w:cs="Cambria"/>
        </w:rPr>
        <w:t>(……) Çevremizi aydınlatıp maddeleri görmemizi sağlayan enerji çeşidine ışık denir.</w:t>
      </w:r>
    </w:p>
    <w:p w:rsidR="00EE2359" w:rsidRPr="0052791C" w:rsidRDefault="00EE2359" w:rsidP="007F3C1C">
      <w:pPr>
        <w:pStyle w:val="AralkYok1"/>
        <w:spacing w:line="300" w:lineRule="auto"/>
        <w:ind w:left="567" w:hanging="567"/>
        <w:rPr>
          <w:rFonts w:ascii="Cambria" w:hAnsi="Cambria" w:cs="Cambria"/>
        </w:rPr>
      </w:pPr>
      <w:r w:rsidRPr="0052791C">
        <w:rPr>
          <w:rFonts w:ascii="Cambria" w:hAnsi="Cambria" w:cs="Cambria"/>
        </w:rPr>
        <w:t>(……) Güneş en büyük ısı ve ışık kaynağıdır.</w:t>
      </w:r>
    </w:p>
    <w:p w:rsidR="00EE2359" w:rsidRPr="0052791C" w:rsidRDefault="00EE2359" w:rsidP="007F3C1C">
      <w:pPr>
        <w:tabs>
          <w:tab w:val="left" w:pos="180"/>
        </w:tabs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Rüzgârda sallanan yapraklar doğal ses kaynağıdır.</w:t>
      </w: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i/>
          <w:iCs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TEMA erozyonu önlemek için çalışan bir örgüttür</w:t>
      </w:r>
      <w:r w:rsidRPr="0052791C">
        <w:rPr>
          <w:rFonts w:ascii="Cambria" w:hAnsi="Cambria" w:cs="Cambria"/>
          <w:i/>
          <w:iCs/>
          <w:sz w:val="22"/>
          <w:szCs w:val="22"/>
        </w:rPr>
        <w:t>.</w:t>
      </w:r>
    </w:p>
    <w:p w:rsidR="00EE2359" w:rsidRPr="0052791C" w:rsidRDefault="00EE2359" w:rsidP="00ED29CF">
      <w:pPr>
        <w:rPr>
          <w:rFonts w:ascii="Cambria" w:hAnsi="Cambria" w:cs="Cambria"/>
          <w:sz w:val="22"/>
          <w:szCs w:val="22"/>
        </w:rPr>
        <w:sectPr w:rsidR="00EE2359" w:rsidRPr="0052791C" w:rsidSect="007F3C1C">
          <w:type w:val="continuous"/>
          <w:pgSz w:w="11906" w:h="16838"/>
          <w:pgMar w:top="510" w:right="566" w:bottom="510" w:left="567" w:header="708" w:footer="708" w:gutter="0"/>
          <w:cols w:num="2" w:sep="1" w:space="284"/>
          <w:docGrid w:linePitch="360"/>
        </w:sectPr>
      </w:pPr>
    </w:p>
    <w:p w:rsidR="00EE2359" w:rsidRPr="0052791C" w:rsidRDefault="00EE2359" w:rsidP="00ED29CF">
      <w:pPr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CC3FED">
      <w:pPr>
        <w:ind w:right="-399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C- Aşağıdaki eşleştirmeleri yapınız ve Dünyamızın katmanlarını yazınız.    </w:t>
      </w:r>
      <w:r w:rsidRPr="0052791C">
        <w:rPr>
          <w:rFonts w:ascii="Cambria" w:hAnsi="Cambria" w:cs="Cambria"/>
          <w:color w:val="FF0000"/>
          <w:sz w:val="22"/>
          <w:szCs w:val="22"/>
        </w:rPr>
        <w:t>(10 p)</w: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</w:t>
      </w:r>
    </w:p>
    <w:p w:rsidR="00EE2359" w:rsidRPr="0052791C" w:rsidRDefault="00EE2359" w:rsidP="00CC3FED">
      <w:pPr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DA26AB">
      <w:pPr>
        <w:ind w:left="-284" w:right="-399"/>
        <w:rPr>
          <w:rFonts w:ascii="Cambria" w:hAnsi="Cambria" w:cs="Cambria"/>
          <w:sz w:val="22"/>
          <w:szCs w:val="22"/>
        </w:rPr>
      </w:pPr>
      <w:r>
        <w:rPr>
          <w:noProof/>
        </w:rPr>
      </w:r>
      <w:r w:rsidRPr="00C2264D">
        <w:rPr>
          <w:rFonts w:ascii="Cambria" w:hAnsi="Cambria" w:cs="Cambria"/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5" o:spid="_x0000_s1028" type="#_x0000_t16" style="width:353.3pt;height:124.25pt;visibility:visible;mso-position-horizontal-relative:char;mso-position-vertical-relative:line" adj="1781" strokecolor="#5b9bd5" strokeweight="2.5pt">
            <v:shadow color="#868686"/>
            <v:textbox>
              <w:txbxContent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>Dünya’nın ¾’ünü oluşturan katmandır.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Ateş küre</w:t>
                  </w:r>
                </w:p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>Dünya’mızı saran hava tabakasıdır.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Su küre</w:t>
                  </w:r>
                </w:p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Dünya’mızın yüksek sıcaklıkta erimiş haldeki 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Hava küre (Atmosfer) 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br/>
                    <w:t>maddelerin bulunduğu katmandır.</w:t>
                  </w:r>
                  <w:r w:rsidRPr="0049171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Yeryüzündeki karaların oluşturduğu kısımdır. 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Ağır küre (Çekirdek)</w:t>
                  </w:r>
                </w:p>
                <w:p w:rsidR="00EE2359" w:rsidRPr="00DA26AB" w:rsidRDefault="00EE2359" w:rsidP="003D49C2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491710">
                    <w:rPr>
                      <w:rFonts w:ascii="Arial" w:hAnsi="Arial" w:cs="Arial"/>
                      <w:sz w:val="20"/>
                      <w:szCs w:val="20"/>
                    </w:rPr>
                    <w:t xml:space="preserve">Dünya’nın gözlemlenemeyen en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sıcak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Taş küre (yerkabuğu)</w:t>
                  </w:r>
                  <w:r w:rsidRPr="001F054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491710">
                    <w:rPr>
                      <w:rFonts w:ascii="Arial" w:hAnsi="Arial" w:cs="Arial"/>
                      <w:sz w:val="20"/>
                      <w:szCs w:val="20"/>
                    </w:rPr>
                    <w:t>katmandır.</w:t>
                  </w:r>
                </w:p>
              </w:txbxContent>
            </v:textbox>
            <w10:anchorlock/>
          </v:shape>
        </w:pict>
      </w:r>
      <w:r w:rsidRPr="0052791C">
        <w:rPr>
          <w:rFonts w:ascii="Cambria" w:hAnsi="Cambria" w:cs="Cambria"/>
          <w:sz w:val="22"/>
          <w:szCs w:val="22"/>
        </w:rPr>
        <w:t xml:space="preserve">  </w:t>
      </w:r>
      <w:r w:rsidRPr="00393310">
        <w:rPr>
          <w:rFonts w:ascii="Cambria" w:hAnsi="Cambria" w:cs="Cambria"/>
          <w:noProof/>
        </w:rPr>
        <w:pict>
          <v:shape id="Resim 16" o:spid="_x0000_i1026" type="#_x0000_t75" style="width:186pt;height:120.75pt;visibility:visible">
            <v:imagedata r:id="rId8" o:title=""/>
          </v:shape>
        </w:pict>
      </w:r>
    </w:p>
    <w:p w:rsidR="00EE2359" w:rsidRPr="0052791C" w:rsidRDefault="00EE2359" w:rsidP="00222BB1">
      <w:pPr>
        <w:autoSpaceDE w:val="0"/>
        <w:autoSpaceDN w:val="0"/>
        <w:adjustRightInd w:val="0"/>
        <w:rPr>
          <w:rFonts w:ascii="Cambria" w:hAnsi="Cambria" w:cs="Cambria"/>
          <w:b/>
          <w:bCs/>
          <w:i/>
          <w:iCs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  <w:r w:rsidRPr="0052791C">
        <w:rPr>
          <w:rFonts w:ascii="Cambria" w:hAnsi="Cambria" w:cs="Cambria"/>
          <w:b/>
          <w:bCs/>
          <w:i/>
          <w:iCs/>
        </w:rPr>
        <w:t xml:space="preserve"> </w:t>
      </w:r>
    </w:p>
    <w:p w:rsidR="00EE2359" w:rsidRPr="0052791C" w:rsidRDefault="00EE2359" w:rsidP="00C27A32">
      <w:pPr>
        <w:autoSpaceDE w:val="0"/>
        <w:autoSpaceDN w:val="0"/>
        <w:adjustRightInd w:val="0"/>
        <w:ind w:left="284" w:hanging="284"/>
        <w:rPr>
          <w:rFonts w:ascii="Cambria" w:hAnsi="Cambria" w:cs="Cambria"/>
        </w:rPr>
      </w:pPr>
      <w:r w:rsidRPr="0052791C">
        <w:rPr>
          <w:rFonts w:ascii="Cambria" w:hAnsi="Cambria" w:cs="Cambria"/>
          <w:b/>
          <w:bCs/>
        </w:rPr>
        <w:t>D- Yanda verilen ses kaynaklarını uygun yerlere yazalım.</w:t>
      </w:r>
      <w:r w:rsidRPr="0052791C">
        <w:rPr>
          <w:rFonts w:ascii="Cambria" w:hAnsi="Cambria" w:cs="Cambria"/>
          <w:sz w:val="22"/>
          <w:szCs w:val="22"/>
        </w:rPr>
        <w:t xml:space="preserve">   </w:t>
      </w:r>
      <w:r w:rsidRPr="0052791C">
        <w:rPr>
          <w:rFonts w:ascii="Cambria" w:hAnsi="Cambria" w:cs="Cambria"/>
          <w:color w:val="FF0000"/>
          <w:sz w:val="22"/>
          <w:szCs w:val="22"/>
        </w:rPr>
        <w:t>(5 p)</w:t>
      </w:r>
    </w:p>
    <w:p w:rsidR="00EE2359" w:rsidRPr="0052791C" w:rsidRDefault="00EE2359" w:rsidP="00ED6AAD">
      <w:pPr>
        <w:autoSpaceDE w:val="0"/>
        <w:autoSpaceDN w:val="0"/>
        <w:adjustRightInd w:val="0"/>
        <w:rPr>
          <w:rFonts w:ascii="Cambria" w:hAnsi="Cambria" w:cs="Cambria"/>
        </w:rPr>
      </w:pP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 xml:space="preserve">*Doğal ses kaynakları hangileridir? </w:t>
      </w: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>* Yapay ses kaynakları hangileridir?</w:t>
      </w: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EE2359" w:rsidRPr="0052791C" w:rsidRDefault="00EE2359" w:rsidP="00ED6AAD">
      <w:pPr>
        <w:autoSpaceDE w:val="0"/>
        <w:autoSpaceDN w:val="0"/>
        <w:adjustRightInd w:val="0"/>
        <w:ind w:left="-284" w:right="-271"/>
        <w:rPr>
          <w:rFonts w:ascii="Cambria" w:hAnsi="Cambria" w:cs="Cambria"/>
          <w:b/>
          <w:bCs/>
          <w:i/>
          <w:iCs/>
        </w:rPr>
      </w:pPr>
      <w:r w:rsidRPr="00393310">
        <w:rPr>
          <w:rFonts w:ascii="Cambria" w:hAnsi="Cambria" w:cs="Cambria"/>
          <w:noProof/>
        </w:rPr>
        <w:pict>
          <v:shape id="Resim 8" o:spid="_x0000_i1027" type="#_x0000_t75" style="width:273pt;height:164.25pt;visibility:visible">
            <v:imagedata r:id="rId9" o:title=""/>
          </v:shape>
        </w:pict>
      </w:r>
    </w:p>
    <w:p w:rsidR="00EE2359" w:rsidRPr="0052791C" w:rsidRDefault="00EE2359" w:rsidP="00ED6AAD">
      <w:pPr>
        <w:jc w:val="center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ED6AAD">
      <w:pPr>
        <w:tabs>
          <w:tab w:val="left" w:pos="7620"/>
        </w:tabs>
        <w:jc w:val="center"/>
        <w:rPr>
          <w:rFonts w:ascii="Cambria" w:hAnsi="Cambria" w:cs="Cambria"/>
          <w:b/>
          <w:bCs/>
          <w:sz w:val="22"/>
          <w:szCs w:val="22"/>
        </w:rPr>
        <w:sectPr w:rsidR="00EE2359" w:rsidRPr="0052791C" w:rsidSect="00491710">
          <w:type w:val="continuous"/>
          <w:pgSz w:w="11906" w:h="16838"/>
          <w:pgMar w:top="510" w:right="624" w:bottom="510" w:left="624" w:header="708" w:footer="708" w:gutter="0"/>
          <w:cols w:num="2" w:space="709"/>
          <w:docGrid w:linePitch="360"/>
        </w:sectPr>
      </w:pPr>
    </w:p>
    <w:p w:rsidR="00EE2359" w:rsidRPr="0052791C" w:rsidRDefault="00EE2359" w:rsidP="006D29B3">
      <w:pPr>
        <w:autoSpaceDE w:val="0"/>
        <w:autoSpaceDN w:val="0"/>
        <w:adjustRightInd w:val="0"/>
        <w:spacing w:after="120"/>
        <w:rPr>
          <w:rFonts w:ascii="Cambria" w:hAnsi="Cambria" w:cs="Cambria"/>
          <w:b/>
          <w:bCs/>
        </w:rPr>
      </w:pPr>
      <w:r w:rsidRPr="0052791C">
        <w:rPr>
          <w:rFonts w:ascii="Cambria" w:hAnsi="Cambria" w:cs="Cambria"/>
          <w:b/>
          <w:bCs/>
        </w:rPr>
        <w:t>F- Aşağıda verilen ışık kaynaklarını uygun yerlere yerleştirelim.</w:t>
      </w:r>
      <w:r w:rsidRPr="0052791C">
        <w:rPr>
          <w:rFonts w:ascii="Cambria" w:hAnsi="Cambria" w:cs="Cambria"/>
          <w:sz w:val="22"/>
          <w:szCs w:val="22"/>
        </w:rPr>
        <w:t xml:space="preserve">   </w:t>
      </w:r>
      <w:r w:rsidRPr="0052791C">
        <w:rPr>
          <w:rFonts w:ascii="Cambria" w:hAnsi="Cambria" w:cs="Cambria"/>
          <w:color w:val="FF0000"/>
          <w:sz w:val="22"/>
          <w:szCs w:val="22"/>
        </w:rPr>
        <w:t>(5 p)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6"/>
        <w:gridCol w:w="3625"/>
        <w:gridCol w:w="3623"/>
      </w:tblGrid>
      <w:tr w:rsidR="00EE2359" w:rsidRPr="0052791C">
        <w:trPr>
          <w:trHeight w:val="697"/>
        </w:trPr>
        <w:tc>
          <w:tcPr>
            <w:tcW w:w="5000" w:type="pct"/>
            <w:gridSpan w:val="3"/>
            <w:vAlign w:val="center"/>
          </w:tcPr>
          <w:p w:rsidR="00EE2359" w:rsidRPr="00393310" w:rsidRDefault="00EE2359" w:rsidP="00393310">
            <w:pPr>
              <w:autoSpaceDE w:val="0"/>
              <w:autoSpaceDN w:val="0"/>
              <w:adjustRightInd w:val="0"/>
              <w:jc w:val="center"/>
              <w:rPr>
                <w:rFonts w:ascii="Cambria" w:eastAsia="Helvetica-Bold" w:hAnsi="Cambria"/>
              </w:rPr>
            </w:pPr>
            <w:r w:rsidRPr="00393310">
              <w:rPr>
                <w:rFonts w:ascii="Cambria" w:eastAsia="Helvetica-Bold" w:hAnsi="Cambria" w:cs="Cambria"/>
              </w:rPr>
              <w:t>gaz lambası -   yıldızlar -  Ay -  ateş böceği   - şimşek –</w:t>
            </w:r>
          </w:p>
          <w:p w:rsidR="00EE2359" w:rsidRPr="00393310" w:rsidRDefault="00EE2359" w:rsidP="00393310">
            <w:pPr>
              <w:autoSpaceDE w:val="0"/>
              <w:autoSpaceDN w:val="0"/>
              <w:adjustRightInd w:val="0"/>
              <w:jc w:val="center"/>
              <w:rPr>
                <w:rFonts w:ascii="Cambria" w:eastAsia="Helvetica-Bold" w:hAnsi="Cambria"/>
              </w:rPr>
            </w:pPr>
            <w:r w:rsidRPr="00393310">
              <w:rPr>
                <w:rFonts w:ascii="Cambria" w:eastAsia="Helvetica-Bold" w:hAnsi="Cambria" w:cs="Cambria"/>
              </w:rPr>
              <w:t>el feneri- alüminyum folyo – ayna - meşale-  metal kaşık</w:t>
            </w:r>
          </w:p>
        </w:tc>
      </w:tr>
      <w:tr w:rsidR="00EE2359" w:rsidRPr="0052791C">
        <w:trPr>
          <w:trHeight w:val="692"/>
        </w:trPr>
        <w:tc>
          <w:tcPr>
            <w:tcW w:w="1667" w:type="pct"/>
            <w:vAlign w:val="center"/>
          </w:tcPr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93310">
              <w:rPr>
                <w:rFonts w:ascii="Cambria" w:hAnsi="Cambria" w:cs="Cambria"/>
                <w:b/>
                <w:bCs/>
                <w:sz w:val="22"/>
                <w:szCs w:val="22"/>
              </w:rPr>
              <w:t>Doğal ışık kaynağı</w:t>
            </w:r>
          </w:p>
        </w:tc>
        <w:tc>
          <w:tcPr>
            <w:tcW w:w="1667" w:type="pct"/>
            <w:vAlign w:val="center"/>
          </w:tcPr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93310">
              <w:rPr>
                <w:rFonts w:ascii="Cambria" w:hAnsi="Cambria" w:cs="Cambria"/>
                <w:b/>
                <w:bCs/>
                <w:sz w:val="22"/>
                <w:szCs w:val="22"/>
              </w:rPr>
              <w:t>Yapay ışık kaynağı</w:t>
            </w:r>
          </w:p>
        </w:tc>
        <w:tc>
          <w:tcPr>
            <w:tcW w:w="1667" w:type="pct"/>
            <w:vAlign w:val="center"/>
          </w:tcPr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93310">
              <w:rPr>
                <w:rFonts w:ascii="Cambria" w:hAnsi="Cambria" w:cs="Cambria"/>
                <w:b/>
                <w:bCs/>
                <w:sz w:val="22"/>
                <w:szCs w:val="22"/>
              </w:rPr>
              <w:t>Işık kaynağı olmadığı hâlde ışık yayıyormuş gibi görünenler</w:t>
            </w:r>
          </w:p>
        </w:tc>
      </w:tr>
      <w:tr w:rsidR="00EE2359" w:rsidRPr="0052791C">
        <w:trPr>
          <w:trHeight w:val="1407"/>
        </w:trPr>
        <w:tc>
          <w:tcPr>
            <w:tcW w:w="1667" w:type="pct"/>
            <w:vAlign w:val="center"/>
          </w:tcPr>
          <w:p w:rsidR="00EE2359" w:rsidRDefault="00EE2359" w:rsidP="005E13D8">
            <w:pPr>
              <w:rPr>
                <w:rFonts w:ascii="Comic Sans MS" w:hAnsi="Comic Sans MS" w:cs="Comic Sans MS"/>
              </w:rPr>
            </w:pPr>
            <w:hyperlink r:id="rId10" w:history="1">
              <w:r>
                <w:rPr>
                  <w:rStyle w:val="Hyperlink"/>
                </w:rPr>
                <w:t>www.sorubak.com</w:t>
              </w:r>
            </w:hyperlink>
            <w:r>
              <w:rPr>
                <w:rFonts w:ascii="Comic Sans MS" w:hAnsi="Comic Sans MS" w:cs="Comic Sans MS"/>
              </w:rPr>
              <w:t xml:space="preserve"> </w:t>
            </w:r>
          </w:p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position w:val="-2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:rsidR="00EE2359" w:rsidRDefault="00EE2359" w:rsidP="005E13D8">
            <w:pPr>
              <w:rPr>
                <w:rFonts w:ascii="Comic Sans MS" w:hAnsi="Comic Sans MS" w:cs="Comic Sans MS"/>
              </w:rPr>
            </w:pPr>
            <w:hyperlink r:id="rId11" w:history="1">
              <w:r>
                <w:rPr>
                  <w:rStyle w:val="Hyperlink"/>
                </w:rPr>
                <w:t>www.sorubak.com</w:t>
              </w:r>
            </w:hyperlink>
            <w:r>
              <w:rPr>
                <w:rFonts w:ascii="Comic Sans MS" w:hAnsi="Comic Sans MS" w:cs="Comic Sans MS"/>
              </w:rPr>
              <w:t xml:space="preserve"> </w:t>
            </w:r>
          </w:p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position w:val="-2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:rsidR="00EE2359" w:rsidRDefault="00EE2359" w:rsidP="005E13D8">
            <w:pPr>
              <w:rPr>
                <w:rFonts w:ascii="Comic Sans MS" w:hAnsi="Comic Sans MS" w:cs="Comic Sans MS"/>
              </w:rPr>
            </w:pPr>
            <w:hyperlink r:id="rId12" w:history="1">
              <w:r>
                <w:rPr>
                  <w:rStyle w:val="Hyperlink"/>
                </w:rPr>
                <w:t>www.sorubak.com</w:t>
              </w:r>
            </w:hyperlink>
            <w:r>
              <w:rPr>
                <w:rFonts w:ascii="Comic Sans MS" w:hAnsi="Comic Sans MS" w:cs="Comic Sans MS"/>
              </w:rPr>
              <w:t xml:space="preserve"> </w:t>
            </w:r>
          </w:p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position w:val="-2"/>
                <w:sz w:val="22"/>
                <w:szCs w:val="22"/>
              </w:rPr>
            </w:pPr>
          </w:p>
        </w:tc>
      </w:tr>
    </w:tbl>
    <w:p w:rsidR="00EE2359" w:rsidRPr="0052791C" w:rsidRDefault="00EE2359" w:rsidP="00222BB1">
      <w:pPr>
        <w:pStyle w:val="NoSpacing"/>
        <w:rPr>
          <w:rFonts w:ascii="Cambria" w:hAnsi="Cambria" w:cs="Cambria"/>
          <w:b/>
          <w:bCs/>
        </w:rPr>
      </w:pPr>
    </w:p>
    <w:p w:rsidR="00EE2359" w:rsidRPr="0052791C" w:rsidRDefault="00EE2359" w:rsidP="005544E4">
      <w:pPr>
        <w:tabs>
          <w:tab w:val="left" w:pos="7620"/>
        </w:tabs>
        <w:jc w:val="center"/>
        <w:rPr>
          <w:rFonts w:ascii="Cambria" w:hAnsi="Cambria" w:cs="Cambria"/>
          <w:color w:val="FF0000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C</w:t>
      </w:r>
      <w:r w:rsidRPr="0052791C">
        <w:rPr>
          <w:rFonts w:ascii="Cambria" w:hAnsi="Cambria" w:cs="Cambria"/>
          <w:b/>
          <w:bCs/>
          <w:i/>
          <w:iCs/>
          <w:sz w:val="22"/>
          <w:szCs w:val="22"/>
        </w:rPr>
        <w:t xml:space="preserve">- </w:t>
      </w:r>
      <w:r w:rsidRPr="0052791C">
        <w:rPr>
          <w:rFonts w:ascii="Cambria" w:hAnsi="Cambria" w:cs="Cambria"/>
          <w:b/>
          <w:bCs/>
          <w:sz w:val="22"/>
          <w:szCs w:val="22"/>
        </w:rPr>
        <w:t>Aşağıdaki sorularda doğru seçeneği işaretleyiniz</w:t>
      </w:r>
      <w:r w:rsidRPr="0052791C">
        <w:rPr>
          <w:rFonts w:ascii="Cambria" w:hAnsi="Cambria" w:cs="Cambria"/>
          <w:b/>
          <w:bCs/>
          <w:i/>
          <w:iCs/>
          <w:sz w:val="22"/>
          <w:szCs w:val="22"/>
        </w:rPr>
        <w:t xml:space="preserve">.  </w:t>
      </w:r>
      <w:r w:rsidRPr="0052791C">
        <w:rPr>
          <w:rFonts w:ascii="Cambria" w:hAnsi="Cambria" w:cs="Cambria"/>
          <w:i/>
          <w:iCs/>
          <w:color w:val="FF0000"/>
          <w:sz w:val="22"/>
          <w:szCs w:val="22"/>
        </w:rPr>
        <w:t>(Her soru 5 puan)</w:t>
      </w:r>
    </w:p>
    <w:p w:rsidR="00EE2359" w:rsidRPr="0052791C" w:rsidRDefault="00EE2359" w:rsidP="003273ED">
      <w:pPr>
        <w:shd w:val="clear" w:color="auto" w:fill="FFFFFF"/>
        <w:spacing w:after="120"/>
        <w:rPr>
          <w:rFonts w:ascii="Cambria" w:hAnsi="Cambria" w:cs="Cambria"/>
          <w:b/>
          <w:bCs/>
          <w:sz w:val="10"/>
          <w:szCs w:val="10"/>
        </w:rPr>
      </w:pPr>
    </w:p>
    <w:p w:rsidR="00EE2359" w:rsidRPr="0052791C" w:rsidRDefault="00EE2359" w:rsidP="003273ED">
      <w:pPr>
        <w:shd w:val="clear" w:color="auto" w:fill="FFFFFF"/>
        <w:spacing w:after="120"/>
        <w:rPr>
          <w:rFonts w:ascii="Cambria" w:hAnsi="Cambria" w:cs="Cambria"/>
          <w:b/>
          <w:bCs/>
          <w:sz w:val="10"/>
          <w:szCs w:val="10"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</w:p>
    <w:p w:rsidR="00EE2359" w:rsidRPr="0052791C" w:rsidRDefault="00EE2359" w:rsidP="001A1759">
      <w:pPr>
        <w:numPr>
          <w:ilvl w:val="0"/>
          <w:numId w:val="12"/>
        </w:numPr>
        <w:shd w:val="clear" w:color="auto" w:fill="FFFFFF"/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Aşağıdaki araçlardan hangisi</w:t>
      </w:r>
      <w:r>
        <w:rPr>
          <w:rFonts w:ascii="Cambria" w:hAnsi="Cambria" w:cs="Cambria"/>
          <w:b/>
          <w:bCs/>
          <w:sz w:val="22"/>
          <w:szCs w:val="22"/>
        </w:rPr>
        <w:t>nin</w: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 xml:space="preserve">asıl amacı </w:t>
      </w:r>
      <w:r w:rsidRPr="0052791C">
        <w:rPr>
          <w:rFonts w:ascii="Cambria" w:hAnsi="Cambria" w:cs="Cambria"/>
          <w:b/>
          <w:bCs/>
          <w:sz w:val="22"/>
          <w:szCs w:val="22"/>
        </w:rPr>
        <w:t>sesin şiddetini arttırma</w:t>
      </w:r>
      <w:r>
        <w:rPr>
          <w:rFonts w:ascii="Cambria" w:hAnsi="Cambria" w:cs="Cambria"/>
          <w:b/>
          <w:bCs/>
          <w:sz w:val="22"/>
          <w:szCs w:val="22"/>
        </w:rPr>
        <w:t>k değildir</w:t>
      </w:r>
      <w:r w:rsidRPr="0052791C">
        <w:rPr>
          <w:rFonts w:ascii="Cambria" w:hAnsi="Cambria" w:cs="Cambria"/>
          <w:b/>
          <w:bCs/>
          <w:sz w:val="22"/>
          <w:szCs w:val="22"/>
        </w:rPr>
        <w:t>?</w:t>
      </w:r>
      <w:r w:rsidRPr="0052791C">
        <w:rPr>
          <w:rFonts w:ascii="Cambria" w:hAnsi="Cambria" w:cs="Cambria"/>
          <w:sz w:val="22"/>
          <w:szCs w:val="22"/>
        </w:rPr>
        <w:t xml:space="preserve">  </w:t>
      </w:r>
    </w:p>
    <w:p w:rsidR="00EE2359" w:rsidRPr="0052791C" w:rsidRDefault="00EE2359" w:rsidP="001A1759">
      <w:pPr>
        <w:shd w:val="clear" w:color="auto" w:fill="FFFFFF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 ) işitme cihazı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B ) megafon          </w:t>
      </w:r>
    </w:p>
    <w:p w:rsidR="00EE2359" w:rsidRPr="0052791C" w:rsidRDefault="00EE2359" w:rsidP="005544E4">
      <w:pPr>
        <w:shd w:val="clear" w:color="auto" w:fill="FFFFFF"/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 ) hoparlör       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D ) radyo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471CC4">
      <w:pPr>
        <w:pStyle w:val="NormalWeb"/>
        <w:spacing w:before="0" w:beforeAutospacing="0" w:after="0" w:afterAutospacing="0"/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2- </w:t>
      </w:r>
      <w:r w:rsidRPr="0052791C">
        <w:rPr>
          <w:rStyle w:val="Strong"/>
          <w:rFonts w:ascii="Cambria" w:hAnsi="Cambria" w:cs="Cambria"/>
          <w:sz w:val="22"/>
          <w:szCs w:val="22"/>
        </w:rPr>
        <w:t>Sesin oluşması için aşağıdakilerin hangisi gereklidir?</w:t>
      </w:r>
    </w:p>
    <w:p w:rsidR="00EE2359" w:rsidRPr="0052791C" w:rsidRDefault="00EE2359" w:rsidP="00471CC4">
      <w:pPr>
        <w:pStyle w:val="NormalWeb"/>
        <w:spacing w:before="0" w:beforeAutospacing="0" w:after="0" w:afterAutospacing="0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Hava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B) Kulak         </w:t>
      </w:r>
    </w:p>
    <w:p w:rsidR="00EE2359" w:rsidRPr="0052791C" w:rsidRDefault="00EE2359" w:rsidP="00471CC4">
      <w:pPr>
        <w:pStyle w:val="NormalWeb"/>
        <w:spacing w:before="0" w:beforeAutospacing="0" w:after="0" w:afterAutospacing="0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Zar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D) Titreşim</w:t>
      </w:r>
    </w:p>
    <w:p w:rsidR="00EE2359" w:rsidRPr="0052791C" w:rsidRDefault="00EE2359" w:rsidP="00471CC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3- Aşağıdakilerden hangisi ses kirliliğinin insan üzerindeki olumsuz etkilerden biri değildir?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Strese neden olur, ruh sağlığımızı bozar.      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B) Kendimizi yorgun ve halsiz hissederiz.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İşitme kaybına neden olur.                           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D) Solunum yapmamızı zorlaştırır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22457D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4-</w:t>
      </w:r>
      <w:r w:rsidRPr="0052791C">
        <w:rPr>
          <w:rFonts w:ascii="Cambria" w:hAnsi="Cambria" w:cs="Cambria"/>
          <w:sz w:val="22"/>
          <w:szCs w:val="22"/>
        </w:rPr>
        <w:t xml:space="preserve"> </w:t>
      </w:r>
      <w:r w:rsidRPr="0052791C">
        <w:rPr>
          <w:rFonts w:ascii="Cambria" w:hAnsi="Cambria" w:cs="Cambria"/>
          <w:b/>
          <w:bCs/>
          <w:sz w:val="22"/>
          <w:szCs w:val="22"/>
        </w:rPr>
        <w:t>Sesle ilgili olarak aşağıdaki ifadelerden hangisi doğrudur?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A) Kaynaktan uzaklaştıkça ses şiddeti yükselir.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B) Kaynağa yakın yerlerde sesin şiddeti yüksektir.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Sesin şiddeti değiştirilemez. 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D) Kaynaktan çıkan ses her mesafeden aynı şiddette duyulur.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E92F5B">
      <w:pPr>
        <w:ind w:left="284" w:right="-219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5- </w:t>
      </w:r>
      <w:r w:rsidRPr="00393310">
        <w:rPr>
          <w:rFonts w:ascii="Cambria" w:hAnsi="Cambria" w:cs="Cambria"/>
          <w:noProof/>
          <w:sz w:val="22"/>
          <w:szCs w:val="22"/>
        </w:rPr>
        <w:pict>
          <v:shape id="Resim 14" o:spid="_x0000_i1028" type="#_x0000_t75" style="width:15.75pt;height:14.25pt;visibility:visible">
            <v:imagedata r:id="rId13" o:title="" croptop="15468f" cropbottom="12212f" cropleft="5658f" cropright="2829f"/>
          </v:shape>
        </w:pict>
      </w:r>
      <w:r w:rsidRPr="0052791C">
        <w:rPr>
          <w:rFonts w:ascii="Cambria" w:hAnsi="Cambria" w:cs="Cambria"/>
          <w:sz w:val="22"/>
          <w:szCs w:val="22"/>
        </w:rPr>
        <w:t xml:space="preserve"> ve  </w:t>
      </w:r>
      <w:r w:rsidRPr="00393310">
        <w:rPr>
          <w:rFonts w:ascii="Cambria" w:hAnsi="Cambria" w:cs="Cambria"/>
          <w:noProof/>
          <w:sz w:val="22"/>
          <w:szCs w:val="22"/>
        </w:rPr>
        <w:pict>
          <v:shape id="Resim 15" o:spid="_x0000_i1029" type="#_x0000_t75" style="width:13.5pt;height:14.25pt;visibility:visible">
            <v:imagedata r:id="rId14" o:title="" croptop="8251f" cropbottom="16738f" cropleft="7530f" cropright="10597f"/>
          </v:shape>
        </w:pict>
      </w:r>
      <w:r w:rsidRPr="0052791C">
        <w:rPr>
          <w:rFonts w:ascii="Cambria" w:hAnsi="Cambria" w:cs="Cambria"/>
          <w:sz w:val="22"/>
          <w:szCs w:val="22"/>
        </w:rPr>
        <w:t xml:space="preserve">  ışık kaynağı olmadıkları halde, Güneşten aldıkları ışığı yayarak parlak görünürler. </w: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Yukarıda verilen ifadede </w:t>
      </w:r>
      <w:r w:rsidRPr="00393310">
        <w:rPr>
          <w:rFonts w:ascii="Cambria" w:hAnsi="Cambria" w:cs="Cambria"/>
          <w:noProof/>
          <w:sz w:val="22"/>
          <w:szCs w:val="22"/>
        </w:rPr>
        <w:pict>
          <v:shape id="Resim 17" o:spid="_x0000_i1030" type="#_x0000_t75" style="width:15.75pt;height:14.25pt;visibility:visible">
            <v:imagedata r:id="rId13" o:title="" croptop="15468f" cropbottom="12212f" cropleft="5658f" cropright="2829f"/>
          </v:shape>
        </w:pic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ve </w:t>
      </w:r>
      <w:r w:rsidRPr="00393310">
        <w:rPr>
          <w:rFonts w:ascii="Cambria" w:hAnsi="Cambria" w:cs="Cambria"/>
          <w:noProof/>
          <w:sz w:val="22"/>
          <w:szCs w:val="22"/>
        </w:rPr>
        <w:pict>
          <v:shape id="_x0000_i1031" type="#_x0000_t75" style="width:13.5pt;height:14.25pt;visibility:visible">
            <v:imagedata r:id="rId14" o:title="" croptop="8251f" cropbottom="16738f" cropleft="7530f" cropright="10597f"/>
          </v:shape>
        </w:pic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  sembolleri ile gösterilen yerlere hangi seçenekte belirtilenler getirilebilir?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  <w:u w:val="single"/>
        </w:rPr>
      </w:pPr>
      <w:r w:rsidRPr="0052791C">
        <w:rPr>
          <w:rFonts w:ascii="Cambria" w:hAnsi="Cambria" w:cs="Cambria"/>
          <w:sz w:val="22"/>
          <w:szCs w:val="22"/>
        </w:rPr>
        <w:t xml:space="preserve">              </w:t>
      </w:r>
      <w:r w:rsidRPr="0052791C">
        <w:rPr>
          <w:rFonts w:ascii="Cambria" w:hAnsi="Cambria" w:cs="Cambria"/>
          <w:sz w:val="22"/>
          <w:szCs w:val="22"/>
          <w:u w:val="single"/>
        </w:rPr>
        <w:t xml:space="preserve">     </w:t>
      </w:r>
      <w:r w:rsidRPr="00393310">
        <w:rPr>
          <w:rFonts w:ascii="Cambria" w:hAnsi="Cambria" w:cs="Cambria"/>
          <w:noProof/>
          <w:sz w:val="22"/>
          <w:szCs w:val="22"/>
          <w:u w:val="single"/>
        </w:rPr>
        <w:pict>
          <v:shape id="Resim 7" o:spid="_x0000_i1032" type="#_x0000_t75" style="width:15.75pt;height:14.25pt;visibility:visible">
            <v:imagedata r:id="rId13" o:title="" croptop="15468f" cropbottom="12212f" cropleft="5658f" cropright="2829f"/>
          </v:shape>
        </w:pict>
      </w:r>
      <w:r w:rsidRPr="0052791C">
        <w:rPr>
          <w:rFonts w:ascii="Cambria" w:hAnsi="Cambria" w:cs="Cambria"/>
          <w:sz w:val="22"/>
          <w:szCs w:val="22"/>
          <w:u w:val="single"/>
        </w:rPr>
        <w:t xml:space="preserve">                     </w:t>
      </w:r>
      <w:r w:rsidRPr="00393310">
        <w:rPr>
          <w:rFonts w:ascii="Cambria" w:hAnsi="Cambria" w:cs="Cambria"/>
          <w:noProof/>
          <w:sz w:val="22"/>
          <w:szCs w:val="22"/>
          <w:u w:val="single"/>
        </w:rPr>
        <w:pict>
          <v:shape id="_x0000_i1033" type="#_x0000_t75" style="width:13.5pt;height:14.25pt;visibility:visible">
            <v:imagedata r:id="rId14" o:title="" croptop="8251f" cropbottom="16738f" cropleft="7530f" cropright="10597f"/>
          </v:shape>
        </w:pic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Dünya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Şimşek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B)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Ay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Dünya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Yıldız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Ay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D)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Şimşek </w:t>
      </w:r>
      <w:r w:rsidRPr="0052791C">
        <w:rPr>
          <w:rFonts w:ascii="Cambria" w:hAnsi="Cambria" w:cs="Cambria"/>
          <w:sz w:val="22"/>
          <w:szCs w:val="22"/>
        </w:rPr>
        <w:tab/>
        <w:t>Yıldız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471CC4">
      <w:pPr>
        <w:jc w:val="center"/>
        <w:rPr>
          <w:rFonts w:ascii="Cambria" w:hAnsi="Cambria" w:cs="Cambria"/>
          <w:sz w:val="22"/>
          <w:szCs w:val="22"/>
        </w:rPr>
      </w:pPr>
      <w:r w:rsidRPr="00393310">
        <w:rPr>
          <w:rFonts w:ascii="Cambria" w:hAnsi="Cambria" w:cs="Cambria"/>
          <w:noProof/>
          <w:sz w:val="22"/>
          <w:szCs w:val="22"/>
        </w:rPr>
        <w:pict>
          <v:shape id="Resim 22" o:spid="_x0000_i1034" type="#_x0000_t75" style="width:183.75pt;height:60.75pt;visibility:visible" o:bordertopcolor="black" o:borderleftcolor="black" o:borderbottomcolor="black" o:borderrightcolor="black">
            <v:imagedata r:id="rId15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EE2359" w:rsidRPr="0052791C" w:rsidRDefault="00EE2359" w:rsidP="00471CC4">
      <w:pPr>
        <w:pStyle w:val="NormalWeb"/>
        <w:spacing w:before="0" w:beforeAutospacing="0" w:after="0" w:afterAutospacing="0"/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Style w:val="Strong"/>
          <w:rFonts w:ascii="Cambria" w:hAnsi="Cambria" w:cs="Cambria"/>
          <w:sz w:val="22"/>
          <w:szCs w:val="22"/>
        </w:rPr>
        <w:t xml:space="preserve">6- </w:t>
      </w:r>
      <w:r w:rsidRPr="0052791C">
        <w:rPr>
          <w:rFonts w:ascii="Cambria" w:hAnsi="Cambria" w:cs="Cambria"/>
          <w:b/>
          <w:bCs/>
          <w:sz w:val="22"/>
          <w:szCs w:val="22"/>
        </w:rPr>
        <w:t>Ali’nin çaldığı davulu en iyi hangisi duyar?</w:t>
      </w:r>
    </w:p>
    <w:p w:rsidR="00EE2359" w:rsidRPr="0052791C" w:rsidRDefault="00EE2359" w:rsidP="00DD380F">
      <w:pPr>
        <w:pStyle w:val="NoSpacing"/>
        <w:rPr>
          <w:rFonts w:ascii="Cambria" w:hAnsi="Cambria" w:cs="Cambria"/>
        </w:rPr>
      </w:pPr>
      <w:r w:rsidRPr="0052791C">
        <w:rPr>
          <w:rFonts w:ascii="Cambria" w:hAnsi="Cambria" w:cs="Cambria"/>
        </w:rPr>
        <w:t>A) Ali                B) Seda               C) Veli           D) Oya</w:t>
      </w:r>
    </w:p>
    <w:p w:rsidR="00EE2359" w:rsidRPr="0052791C" w:rsidRDefault="00EE2359" w:rsidP="00DD380F">
      <w:pPr>
        <w:pStyle w:val="NoSpacing"/>
        <w:rPr>
          <w:rFonts w:ascii="Cambria" w:hAnsi="Cambria" w:cs="Cambria"/>
        </w:rPr>
      </w:pPr>
    </w:p>
    <w:p w:rsidR="00EE2359" w:rsidRPr="0052791C" w:rsidRDefault="00EE2359" w:rsidP="00546862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6D29B3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7- Dünya’nın hangi katmanlarında hayat vardır?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Ateş küre  - Su küre – Hava Küre                    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B) Taş küre -  Hava küre - Su Küre                                                                     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Su küre – Çekirdek-Taşküre                              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D) Ateş küre - Çekirdek - Su- küre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noProof/>
          <w:sz w:val="22"/>
          <w:szCs w:val="22"/>
        </w:rPr>
      </w:pPr>
      <w:r>
        <w:rPr>
          <w:noProof/>
        </w:rPr>
        <w:pict>
          <v:shape id="Resim 4" o:spid="_x0000_s1029" type="#_x0000_t75" style="position:absolute;left:0;text-align:left;margin-left:27.5pt;margin-top:.85pt;width:67.5pt;height:72.05pt;z-index:-251659776;visibility:visible;mso-position-horizontal:right" wrapcoords="-240 0 -240 21375 21600 21375 21600 0 -240 0">
            <v:imagedata r:id="rId16" o:title="" croptop="5195f" cropbottom="8256f" cropleft="1974f" cropright="2958f"/>
            <w10:wrap type="tight"/>
            <w10:anchorlock/>
          </v:shape>
        </w:pic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8- </w:t>
      </w:r>
      <w:r w:rsidRPr="0052791C">
        <w:rPr>
          <w:rFonts w:ascii="Cambria" w:hAnsi="Cambria" w:cs="Cambria"/>
          <w:b/>
          <w:bCs/>
          <w:noProof/>
          <w:sz w:val="22"/>
          <w:szCs w:val="22"/>
        </w:rPr>
        <w:t>Bir elmayı ikiye böldüğümüzde Dünya’nın katmanlarına benzer bir görüntüyle karşılaşırız. Buna göre 1, 2 ve 3 nolu katmanlar Dünya’nın hangi katmanlarıyla eşleştirilebilir?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b/>
          <w:bCs/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2" o:spid="_x0000_s1030" type="#_x0000_t32" style="position:absolute;left:0;text-align:left;margin-left:152.65pt;margin-top:13.9pt;width:58.6pt;height:0;z-index:251659776;visibility:visible">
            <w10:anchorlock/>
          </v:shape>
        </w:pict>
      </w:r>
      <w:r>
        <w:rPr>
          <w:noProof/>
        </w:rPr>
        <w:pict>
          <v:shape id="AutoShape 211" o:spid="_x0000_s1031" type="#_x0000_t32" style="position:absolute;left:0;text-align:left;margin-left:83.15pt;margin-top:13.9pt;width:51.9pt;height:0;z-index:251658752;visibility:visible">
            <w10:anchorlock/>
          </v:shape>
        </w:pict>
      </w:r>
      <w:r>
        <w:rPr>
          <w:noProof/>
        </w:rPr>
        <w:pict>
          <v:shape id="AutoShape 210" o:spid="_x0000_s1032" type="#_x0000_t32" style="position:absolute;left:0;text-align:left;margin-left:14.5pt;margin-top:13.9pt;width:49.4pt;height:0;z-index:251657728;visibility:visible">
            <w10:anchorlock/>
          </v:shape>
        </w:pict>
      </w:r>
      <w:r w:rsidRPr="0052791C">
        <w:rPr>
          <w:rFonts w:ascii="Cambria" w:hAnsi="Cambria" w:cs="Cambria"/>
          <w:b/>
          <w:bCs/>
          <w:noProof/>
        </w:rPr>
        <w:tab/>
        <w:t xml:space="preserve">      1</w:t>
      </w:r>
      <w:r w:rsidRPr="0052791C">
        <w:rPr>
          <w:rFonts w:ascii="Cambria" w:hAnsi="Cambria" w:cs="Cambria"/>
          <w:b/>
          <w:bCs/>
          <w:noProof/>
        </w:rPr>
        <w:tab/>
      </w:r>
      <w:r w:rsidRPr="0052791C">
        <w:rPr>
          <w:rFonts w:ascii="Cambria" w:hAnsi="Cambria" w:cs="Cambria"/>
          <w:b/>
          <w:bCs/>
          <w:noProof/>
        </w:rPr>
        <w:tab/>
        <w:t xml:space="preserve">            2                     3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A)  ateş küre</w:t>
      </w:r>
      <w:r w:rsidRPr="0052791C">
        <w:rPr>
          <w:rFonts w:ascii="Cambria" w:hAnsi="Cambria" w:cs="Cambria"/>
          <w:noProof/>
        </w:rPr>
        <w:tab/>
        <w:t xml:space="preserve">    ağır küre</w:t>
      </w:r>
      <w:r w:rsidRPr="0052791C">
        <w:rPr>
          <w:rFonts w:ascii="Cambria" w:hAnsi="Cambria" w:cs="Cambria"/>
          <w:noProof/>
        </w:rPr>
        <w:tab/>
        <w:t xml:space="preserve">    taş küre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B) ateş küre</w:t>
      </w:r>
      <w:r w:rsidRPr="0052791C">
        <w:rPr>
          <w:rFonts w:ascii="Cambria" w:hAnsi="Cambria" w:cs="Cambria"/>
          <w:noProof/>
        </w:rPr>
        <w:tab/>
        <w:t xml:space="preserve">    taş küre</w:t>
      </w:r>
      <w:r w:rsidRPr="0052791C">
        <w:rPr>
          <w:rFonts w:ascii="Cambria" w:hAnsi="Cambria" w:cs="Cambria"/>
          <w:noProof/>
        </w:rPr>
        <w:tab/>
        <w:t xml:space="preserve">    hava küre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C)</w:t>
      </w:r>
      <w:r w:rsidRPr="0052791C">
        <w:rPr>
          <w:rFonts w:ascii="Cambria" w:hAnsi="Cambria" w:cs="Cambria"/>
          <w:b/>
          <w:bCs/>
          <w:noProof/>
        </w:rPr>
        <w:t xml:space="preserve"> </w:t>
      </w:r>
      <w:r w:rsidRPr="0052791C">
        <w:rPr>
          <w:rFonts w:ascii="Cambria" w:hAnsi="Cambria" w:cs="Cambria"/>
          <w:noProof/>
        </w:rPr>
        <w:t xml:space="preserve"> ateş küre</w:t>
      </w:r>
      <w:r w:rsidRPr="0052791C">
        <w:rPr>
          <w:rFonts w:ascii="Cambria" w:hAnsi="Cambria" w:cs="Cambria"/>
          <w:noProof/>
        </w:rPr>
        <w:tab/>
        <w:t xml:space="preserve">    taş küre</w:t>
      </w:r>
      <w:r w:rsidRPr="0052791C">
        <w:rPr>
          <w:rFonts w:ascii="Cambria" w:hAnsi="Cambria" w:cs="Cambria"/>
          <w:noProof/>
        </w:rPr>
        <w:tab/>
        <w:t xml:space="preserve">    su küre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D)  ağır küre</w:t>
      </w:r>
      <w:r w:rsidRPr="0052791C">
        <w:rPr>
          <w:rFonts w:ascii="Cambria" w:hAnsi="Cambria" w:cs="Cambria"/>
          <w:noProof/>
        </w:rPr>
        <w:tab/>
        <w:t xml:space="preserve">    ateş küre</w:t>
      </w:r>
      <w:r w:rsidRPr="0052791C">
        <w:rPr>
          <w:rFonts w:ascii="Cambria" w:hAnsi="Cambria" w:cs="Cambria"/>
          <w:noProof/>
        </w:rPr>
        <w:tab/>
        <w:t xml:space="preserve">    taş küre</w:t>
      </w: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color w:val="000000"/>
          <w:sz w:val="22"/>
          <w:szCs w:val="22"/>
        </w:rPr>
        <w:t xml:space="preserve">9- </w:t>
      </w:r>
      <w:r w:rsidRPr="0052791C">
        <w:rPr>
          <w:rFonts w:ascii="Cambria" w:hAnsi="Cambria" w:cs="Cambria"/>
          <w:b/>
          <w:bCs/>
          <w:sz w:val="22"/>
          <w:szCs w:val="22"/>
        </w:rPr>
        <w:t>Aşağıda verilenlerden hangisi maden değildir?</w:t>
      </w:r>
    </w:p>
    <w:p w:rsidR="00EE2359" w:rsidRPr="0052791C" w:rsidRDefault="00EE2359" w:rsidP="00C27A32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A) Altın            B)Bakır              C) Kömür         D) Ağaç</w:t>
      </w:r>
    </w:p>
    <w:p w:rsidR="00EE2359" w:rsidRPr="0052791C" w:rsidRDefault="00EE2359" w:rsidP="00C27A32">
      <w:pPr>
        <w:ind w:left="284" w:hanging="284"/>
        <w:rPr>
          <w:rFonts w:ascii="Cambria" w:hAnsi="Cambria" w:cs="Cambria"/>
          <w:b/>
          <w:bCs/>
          <w:color w:val="000000"/>
          <w:sz w:val="22"/>
          <w:szCs w:val="22"/>
        </w:rPr>
      </w:pPr>
    </w:p>
    <w:p w:rsidR="00EE2359" w:rsidRPr="0052791C" w:rsidRDefault="00EE2359" w:rsidP="00E92F5B">
      <w:pPr>
        <w:ind w:left="284" w:right="-77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10- Yer kabuğunu oluşturan kayaçları ve mineralleri inceleyen bilim adamlarına ne ad verilir?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A) meteorolog</w:t>
      </w:r>
      <w:r w:rsidRPr="0052791C">
        <w:rPr>
          <w:rFonts w:ascii="Cambria" w:hAnsi="Cambria" w:cs="Cambria"/>
          <w:sz w:val="22"/>
          <w:szCs w:val="22"/>
        </w:rPr>
        <w:tab/>
        <w:t xml:space="preserve">    B) jeolog      C) astrolog      D) psikolog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F6259C">
      <w:pPr>
        <w:spacing w:line="276" w:lineRule="auto"/>
        <w:ind w:firstLine="284"/>
        <w:rPr>
          <w:rFonts w:ascii="Cambria" w:hAnsi="Cambria" w:cs="Cambria"/>
          <w:i/>
          <w:iCs/>
          <w:sz w:val="22"/>
          <w:szCs w:val="22"/>
        </w:rPr>
      </w:pPr>
      <w:r w:rsidRPr="0052791C">
        <w:rPr>
          <w:rFonts w:ascii="Cambria" w:hAnsi="Cambria" w:cs="Cambria"/>
          <w:i/>
          <w:iCs/>
          <w:sz w:val="22"/>
          <w:szCs w:val="22"/>
        </w:rPr>
        <w:t>1-Kayaç         2- Kum            3-Çakıl            4-Taş</w:t>
      </w:r>
    </w:p>
    <w:p w:rsidR="00EE2359" w:rsidRPr="0052791C" w:rsidRDefault="00EE2359" w:rsidP="007B39F0">
      <w:pPr>
        <w:spacing w:line="276" w:lineRule="auto"/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color w:val="000000"/>
          <w:sz w:val="22"/>
          <w:szCs w:val="22"/>
        </w:rPr>
        <w:t>11-</w:t>
      </w:r>
      <w:r w:rsidRPr="0052791C">
        <w:rPr>
          <w:rFonts w:ascii="Cambria" w:hAnsi="Cambria" w:cs="Cambria"/>
          <w:b/>
          <w:bCs/>
          <w:sz w:val="22"/>
          <w:szCs w:val="22"/>
        </w:rPr>
        <w:t>Yukarıdakilerin</w:t>
      </w:r>
      <w:r w:rsidRPr="0052791C">
        <w:rPr>
          <w:rFonts w:ascii="Cambria" w:hAnsi="Cambria" w:cs="Cambria"/>
          <w:sz w:val="22"/>
          <w:szCs w:val="22"/>
        </w:rPr>
        <w:t xml:space="preserve"> </w:t>
      </w:r>
      <w:r w:rsidRPr="0052791C">
        <w:rPr>
          <w:rFonts w:ascii="Cambria" w:hAnsi="Cambria" w:cs="Cambria"/>
          <w:b/>
          <w:bCs/>
          <w:sz w:val="22"/>
          <w:szCs w:val="22"/>
        </w:rPr>
        <w:t>küçükten büyüğe doğru sıralanışı hangisidir?</w:t>
      </w:r>
    </w:p>
    <w:p w:rsidR="00EE2359" w:rsidRPr="0052791C" w:rsidRDefault="00EE2359" w:rsidP="00F6259C">
      <w:pPr>
        <w:spacing w:line="276" w:lineRule="auto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2 -   4  –  1  -  3                       B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3 –  4  –  1  –  2 </w:t>
      </w:r>
    </w:p>
    <w:p w:rsidR="00EE2359" w:rsidRPr="0052791C" w:rsidRDefault="00EE2359" w:rsidP="00F6259C">
      <w:pPr>
        <w:spacing w:line="276" w:lineRule="auto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C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2  -  3  -  4  –  1                       D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1  -  4  -  3  -  2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color w:val="000000"/>
          <w:sz w:val="22"/>
          <w:szCs w:val="22"/>
        </w:rPr>
      </w:pP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12- Aşağıdakilerden hangisi toprağın oluşumunda etkili değildir?</w:t>
      </w:r>
    </w:p>
    <w:p w:rsidR="00EE2359" w:rsidRPr="0052791C" w:rsidRDefault="00EE2359" w:rsidP="005544E4">
      <w:pPr>
        <w:pStyle w:val="AralkYok1"/>
        <w:ind w:left="284" w:hanging="284"/>
        <w:rPr>
          <w:rFonts w:ascii="Cambria" w:hAnsi="Cambria" w:cs="Cambria"/>
        </w:rPr>
      </w:pPr>
      <w:r w:rsidRPr="0052791C">
        <w:rPr>
          <w:rFonts w:ascii="Cambria" w:hAnsi="Cambria" w:cs="Cambria"/>
        </w:rPr>
        <w:t>A) bulutlar</w:t>
      </w:r>
      <w:r w:rsidRPr="0052791C">
        <w:rPr>
          <w:rFonts w:ascii="Cambria" w:hAnsi="Cambria" w:cs="Cambria"/>
        </w:rPr>
        <w:tab/>
        <w:t xml:space="preserve">                         </w:t>
      </w:r>
      <w:r w:rsidRPr="0052791C">
        <w:rPr>
          <w:rFonts w:ascii="Cambria" w:hAnsi="Cambria" w:cs="Cambria"/>
        </w:rPr>
        <w:tab/>
        <w:t xml:space="preserve">B) rüzgârlar           </w:t>
      </w:r>
    </w:p>
    <w:p w:rsidR="00EE2359" w:rsidRPr="0052791C" w:rsidRDefault="00EE2359" w:rsidP="005544E4">
      <w:pPr>
        <w:pStyle w:val="AralkYok1"/>
        <w:ind w:left="284" w:hanging="284"/>
        <w:rPr>
          <w:rFonts w:ascii="Cambria" w:hAnsi="Cambria" w:cs="Cambria"/>
          <w:b/>
          <w:bCs/>
          <w:i/>
          <w:iCs/>
        </w:rPr>
      </w:pPr>
      <w:r w:rsidRPr="0052791C">
        <w:rPr>
          <w:rFonts w:ascii="Cambria" w:hAnsi="Cambria" w:cs="Cambria"/>
        </w:rPr>
        <w:t xml:space="preserve">C) bitki ve hayvan artıkları   </w:t>
      </w:r>
      <w:r w:rsidRPr="0052791C">
        <w:rPr>
          <w:rFonts w:ascii="Cambria" w:hAnsi="Cambria" w:cs="Cambria"/>
        </w:rPr>
        <w:tab/>
        <w:t>D) yağmurlar</w:t>
      </w:r>
    </w:p>
    <w:p w:rsidR="00EE2359" w:rsidRPr="0052791C" w:rsidRDefault="00EE2359" w:rsidP="005544E4">
      <w:pPr>
        <w:tabs>
          <w:tab w:val="center" w:pos="5310"/>
        </w:tabs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424AD5">
      <w:pPr>
        <w:pStyle w:val="NoSpacing"/>
        <w:jc w:val="center"/>
        <w:rPr>
          <w:rFonts w:ascii="Cambria" w:hAnsi="Cambria" w:cs="Cambria"/>
        </w:rPr>
      </w:pPr>
      <w:r w:rsidRPr="0052791C">
        <w:rPr>
          <w:rFonts w:ascii="Cambria" w:hAnsi="Cambria" w:cs="Cambria"/>
        </w:rPr>
        <w:t>CEVAPLARINIZI KONTROL ETMEYİ UNUTMAYIN.</w:t>
      </w:r>
    </w:p>
    <w:p w:rsidR="00EE2359" w:rsidRPr="0052791C" w:rsidRDefault="00EE2359" w:rsidP="00424AD5">
      <w:pPr>
        <w:jc w:val="center"/>
        <w:rPr>
          <w:rFonts w:ascii="Cambria" w:hAnsi="Cambria" w:cs="Cambria"/>
          <w:sz w:val="22"/>
          <w:szCs w:val="22"/>
        </w:rPr>
      </w:pPr>
      <w:r w:rsidRPr="00393310">
        <w:rPr>
          <w:rFonts w:ascii="Cambria" w:hAnsi="Cambria" w:cs="Cambria"/>
          <w:noProof/>
          <w:sz w:val="22"/>
          <w:szCs w:val="22"/>
        </w:rPr>
        <w:pict>
          <v:shape id="Resim 4" o:spid="_x0000_i1035" type="#_x0000_t75" alt="logo 4-A" style="width:141.75pt;height:45.75pt;visibility:visible">
            <v:imagedata r:id="rId17" o:title=""/>
          </v:shape>
        </w:pict>
      </w:r>
    </w:p>
    <w:sectPr w:rsidR="00EE2359" w:rsidRPr="0052791C" w:rsidSect="0022457D">
      <w:type w:val="continuous"/>
      <w:pgSz w:w="11906" w:h="16838"/>
      <w:pgMar w:top="510" w:right="424" w:bottom="510" w:left="426" w:header="708" w:footer="708" w:gutter="0"/>
      <w:cols w:num="2" w:sep="1" w:space="4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359" w:rsidRDefault="00EE2359">
      <w:r>
        <w:separator/>
      </w:r>
    </w:p>
  </w:endnote>
  <w:endnote w:type="continuationSeparator" w:id="0">
    <w:p w:rsidR="00EE2359" w:rsidRDefault="00EE2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0360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359" w:rsidRDefault="00EE2359">
      <w:r>
        <w:separator/>
      </w:r>
    </w:p>
  </w:footnote>
  <w:footnote w:type="continuationSeparator" w:id="0">
    <w:p w:rsidR="00EE2359" w:rsidRDefault="00EE23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4BD42BE"/>
    <w:multiLevelType w:val="hybridMultilevel"/>
    <w:tmpl w:val="14E4C2E0"/>
    <w:lvl w:ilvl="0" w:tplc="4CDAB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B53B0"/>
    <w:multiLevelType w:val="hybridMultilevel"/>
    <w:tmpl w:val="08642F6E"/>
    <w:lvl w:ilvl="0" w:tplc="BE427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21241"/>
    <w:multiLevelType w:val="hybridMultilevel"/>
    <w:tmpl w:val="DC124464"/>
    <w:lvl w:ilvl="0" w:tplc="05C254C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F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F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>
    <w:nsid w:val="3F6678F9"/>
    <w:multiLevelType w:val="hybridMultilevel"/>
    <w:tmpl w:val="F080F0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B8868BD"/>
    <w:multiLevelType w:val="hybridMultilevel"/>
    <w:tmpl w:val="B3AA2E98"/>
    <w:lvl w:ilvl="0" w:tplc="08DC46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C77AF"/>
    <w:multiLevelType w:val="hybridMultilevel"/>
    <w:tmpl w:val="00946CC8"/>
    <w:lvl w:ilvl="0" w:tplc="B590E23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A14767"/>
    <w:multiLevelType w:val="hybridMultilevel"/>
    <w:tmpl w:val="EDF8EF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30261"/>
    <w:multiLevelType w:val="hybridMultilevel"/>
    <w:tmpl w:val="572A54B0"/>
    <w:lvl w:ilvl="0" w:tplc="F8DED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994"/>
    <w:multiLevelType w:val="hybridMultilevel"/>
    <w:tmpl w:val="A2A069D6"/>
    <w:lvl w:ilvl="0" w:tplc="0366C6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34FDE"/>
    <w:multiLevelType w:val="hybridMultilevel"/>
    <w:tmpl w:val="FDE6F858"/>
    <w:lvl w:ilvl="0" w:tplc="0E82F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64934"/>
    <w:multiLevelType w:val="hybridMultilevel"/>
    <w:tmpl w:val="B0C86F5E"/>
    <w:lvl w:ilvl="0" w:tplc="13A04C40">
      <w:numFmt w:val="bullet"/>
      <w:lvlText w:val="-"/>
      <w:lvlJc w:val="left"/>
      <w:pPr>
        <w:ind w:left="2061" w:hanging="360"/>
      </w:pPr>
      <w:rPr>
        <w:rFonts w:ascii="00360" w:eastAsia="Times New Roman" w:hAnsi="00360" w:hint="default"/>
      </w:rPr>
    </w:lvl>
    <w:lvl w:ilvl="1" w:tplc="041F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0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2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6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8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21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10"/>
  </w:num>
  <w:num w:numId="11">
    <w:abstractNumId w:val="6"/>
  </w:num>
  <w:num w:numId="12">
    <w:abstractNumId w:val="8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9BB"/>
    <w:rsid w:val="000028DF"/>
    <w:rsid w:val="000364AC"/>
    <w:rsid w:val="00073984"/>
    <w:rsid w:val="00085BE2"/>
    <w:rsid w:val="00091E50"/>
    <w:rsid w:val="0009755D"/>
    <w:rsid w:val="000A3FCA"/>
    <w:rsid w:val="000A7C02"/>
    <w:rsid w:val="000C44F7"/>
    <w:rsid w:val="000D267E"/>
    <w:rsid w:val="000D413B"/>
    <w:rsid w:val="000E33F8"/>
    <w:rsid w:val="00105F07"/>
    <w:rsid w:val="00112C13"/>
    <w:rsid w:val="00115683"/>
    <w:rsid w:val="00126651"/>
    <w:rsid w:val="00131EAC"/>
    <w:rsid w:val="001660F9"/>
    <w:rsid w:val="00192B99"/>
    <w:rsid w:val="00193CD3"/>
    <w:rsid w:val="001954E1"/>
    <w:rsid w:val="001A1759"/>
    <w:rsid w:val="001A21CA"/>
    <w:rsid w:val="001A7A35"/>
    <w:rsid w:val="001F054A"/>
    <w:rsid w:val="0020089D"/>
    <w:rsid w:val="002029BE"/>
    <w:rsid w:val="00222BB1"/>
    <w:rsid w:val="0022457D"/>
    <w:rsid w:val="00224946"/>
    <w:rsid w:val="0025137A"/>
    <w:rsid w:val="0025150C"/>
    <w:rsid w:val="00264B7D"/>
    <w:rsid w:val="00265134"/>
    <w:rsid w:val="00294427"/>
    <w:rsid w:val="002B2CB1"/>
    <w:rsid w:val="002D5B74"/>
    <w:rsid w:val="002E54CB"/>
    <w:rsid w:val="003231C6"/>
    <w:rsid w:val="003273ED"/>
    <w:rsid w:val="0034109C"/>
    <w:rsid w:val="003439B5"/>
    <w:rsid w:val="003520B6"/>
    <w:rsid w:val="0035788B"/>
    <w:rsid w:val="00357A93"/>
    <w:rsid w:val="00367951"/>
    <w:rsid w:val="003701C0"/>
    <w:rsid w:val="00390E93"/>
    <w:rsid w:val="00393310"/>
    <w:rsid w:val="00393604"/>
    <w:rsid w:val="003A6C8E"/>
    <w:rsid w:val="003C56E6"/>
    <w:rsid w:val="003C776B"/>
    <w:rsid w:val="003D49C2"/>
    <w:rsid w:val="003E0107"/>
    <w:rsid w:val="00424AD5"/>
    <w:rsid w:val="00424FE5"/>
    <w:rsid w:val="004259BB"/>
    <w:rsid w:val="00437CAF"/>
    <w:rsid w:val="0044777D"/>
    <w:rsid w:val="00455D4F"/>
    <w:rsid w:val="00466783"/>
    <w:rsid w:val="00471CC4"/>
    <w:rsid w:val="00491710"/>
    <w:rsid w:val="004934DE"/>
    <w:rsid w:val="004A4E80"/>
    <w:rsid w:val="004B20F0"/>
    <w:rsid w:val="004B2430"/>
    <w:rsid w:val="004C00CA"/>
    <w:rsid w:val="004C0855"/>
    <w:rsid w:val="004C5885"/>
    <w:rsid w:val="00511FFC"/>
    <w:rsid w:val="005125DB"/>
    <w:rsid w:val="005138C2"/>
    <w:rsid w:val="0052791C"/>
    <w:rsid w:val="00536933"/>
    <w:rsid w:val="00546862"/>
    <w:rsid w:val="005544E4"/>
    <w:rsid w:val="00565768"/>
    <w:rsid w:val="0057261B"/>
    <w:rsid w:val="005843B9"/>
    <w:rsid w:val="005924AE"/>
    <w:rsid w:val="005B1F3B"/>
    <w:rsid w:val="005B24C2"/>
    <w:rsid w:val="005B353B"/>
    <w:rsid w:val="005B712A"/>
    <w:rsid w:val="005C3D15"/>
    <w:rsid w:val="005E13D8"/>
    <w:rsid w:val="005E6D8F"/>
    <w:rsid w:val="005F0267"/>
    <w:rsid w:val="005F63C1"/>
    <w:rsid w:val="0060275F"/>
    <w:rsid w:val="006044C5"/>
    <w:rsid w:val="006202CC"/>
    <w:rsid w:val="00626C56"/>
    <w:rsid w:val="0065494B"/>
    <w:rsid w:val="0067191E"/>
    <w:rsid w:val="0068316A"/>
    <w:rsid w:val="00683CCB"/>
    <w:rsid w:val="00685F25"/>
    <w:rsid w:val="0068697F"/>
    <w:rsid w:val="006A3587"/>
    <w:rsid w:val="006D29B3"/>
    <w:rsid w:val="006D399D"/>
    <w:rsid w:val="007063C7"/>
    <w:rsid w:val="007216F6"/>
    <w:rsid w:val="007523E0"/>
    <w:rsid w:val="00754CD1"/>
    <w:rsid w:val="0077365B"/>
    <w:rsid w:val="007765FD"/>
    <w:rsid w:val="00787FAC"/>
    <w:rsid w:val="00792FE9"/>
    <w:rsid w:val="007A173D"/>
    <w:rsid w:val="007B39F0"/>
    <w:rsid w:val="007B6E8B"/>
    <w:rsid w:val="007D13F4"/>
    <w:rsid w:val="007D6D40"/>
    <w:rsid w:val="007F06AB"/>
    <w:rsid w:val="007F3C1C"/>
    <w:rsid w:val="007F5A4B"/>
    <w:rsid w:val="008100E5"/>
    <w:rsid w:val="00817142"/>
    <w:rsid w:val="00827CB2"/>
    <w:rsid w:val="00841A8A"/>
    <w:rsid w:val="00846C46"/>
    <w:rsid w:val="00877C5C"/>
    <w:rsid w:val="00883782"/>
    <w:rsid w:val="00894343"/>
    <w:rsid w:val="008A30A9"/>
    <w:rsid w:val="008D0EC0"/>
    <w:rsid w:val="008E4F93"/>
    <w:rsid w:val="0091215D"/>
    <w:rsid w:val="0091379C"/>
    <w:rsid w:val="00915D11"/>
    <w:rsid w:val="009217B7"/>
    <w:rsid w:val="0092796D"/>
    <w:rsid w:val="00942158"/>
    <w:rsid w:val="00982C14"/>
    <w:rsid w:val="00991E17"/>
    <w:rsid w:val="00993456"/>
    <w:rsid w:val="009B668D"/>
    <w:rsid w:val="009C0F58"/>
    <w:rsid w:val="009C6CDF"/>
    <w:rsid w:val="009E2F97"/>
    <w:rsid w:val="00A0083D"/>
    <w:rsid w:val="00A00E6F"/>
    <w:rsid w:val="00A03D74"/>
    <w:rsid w:val="00A04524"/>
    <w:rsid w:val="00A057F3"/>
    <w:rsid w:val="00A1519C"/>
    <w:rsid w:val="00A20344"/>
    <w:rsid w:val="00A600D7"/>
    <w:rsid w:val="00A61060"/>
    <w:rsid w:val="00A95CBB"/>
    <w:rsid w:val="00AA1623"/>
    <w:rsid w:val="00AB2C5D"/>
    <w:rsid w:val="00AD6C06"/>
    <w:rsid w:val="00AE02C5"/>
    <w:rsid w:val="00AE3940"/>
    <w:rsid w:val="00AE399F"/>
    <w:rsid w:val="00AE444C"/>
    <w:rsid w:val="00AE6EC7"/>
    <w:rsid w:val="00B03CDB"/>
    <w:rsid w:val="00B06F77"/>
    <w:rsid w:val="00B146C0"/>
    <w:rsid w:val="00B37731"/>
    <w:rsid w:val="00B66DDA"/>
    <w:rsid w:val="00B679DA"/>
    <w:rsid w:val="00B82484"/>
    <w:rsid w:val="00B94868"/>
    <w:rsid w:val="00BC0FAA"/>
    <w:rsid w:val="00BC1C96"/>
    <w:rsid w:val="00BE60E6"/>
    <w:rsid w:val="00C0110B"/>
    <w:rsid w:val="00C025B3"/>
    <w:rsid w:val="00C2264D"/>
    <w:rsid w:val="00C27A32"/>
    <w:rsid w:val="00C432BB"/>
    <w:rsid w:val="00C5625C"/>
    <w:rsid w:val="00C656B6"/>
    <w:rsid w:val="00C7420C"/>
    <w:rsid w:val="00C757B3"/>
    <w:rsid w:val="00C965DA"/>
    <w:rsid w:val="00C970B4"/>
    <w:rsid w:val="00CC3FED"/>
    <w:rsid w:val="00CF081B"/>
    <w:rsid w:val="00CF2F91"/>
    <w:rsid w:val="00D0424F"/>
    <w:rsid w:val="00D0557C"/>
    <w:rsid w:val="00D06932"/>
    <w:rsid w:val="00D152CF"/>
    <w:rsid w:val="00D331FF"/>
    <w:rsid w:val="00D466C8"/>
    <w:rsid w:val="00D75C17"/>
    <w:rsid w:val="00D8094F"/>
    <w:rsid w:val="00D94CEE"/>
    <w:rsid w:val="00DA26AB"/>
    <w:rsid w:val="00DB0730"/>
    <w:rsid w:val="00DC14DC"/>
    <w:rsid w:val="00DD380F"/>
    <w:rsid w:val="00DD4910"/>
    <w:rsid w:val="00E00529"/>
    <w:rsid w:val="00E0480E"/>
    <w:rsid w:val="00E253A9"/>
    <w:rsid w:val="00E2572E"/>
    <w:rsid w:val="00E27CB0"/>
    <w:rsid w:val="00E336DC"/>
    <w:rsid w:val="00E50E00"/>
    <w:rsid w:val="00E52F41"/>
    <w:rsid w:val="00E52F87"/>
    <w:rsid w:val="00E616DA"/>
    <w:rsid w:val="00E7645A"/>
    <w:rsid w:val="00E900B1"/>
    <w:rsid w:val="00E92F5B"/>
    <w:rsid w:val="00EB4781"/>
    <w:rsid w:val="00EC0FEF"/>
    <w:rsid w:val="00ED29CF"/>
    <w:rsid w:val="00ED2EE3"/>
    <w:rsid w:val="00ED6AAD"/>
    <w:rsid w:val="00EE2359"/>
    <w:rsid w:val="00EE72B9"/>
    <w:rsid w:val="00EE7FCF"/>
    <w:rsid w:val="00F17764"/>
    <w:rsid w:val="00F25ACD"/>
    <w:rsid w:val="00F33F1F"/>
    <w:rsid w:val="00F6259C"/>
    <w:rsid w:val="00F729D9"/>
    <w:rsid w:val="00F73AD1"/>
    <w:rsid w:val="00F76A1C"/>
    <w:rsid w:val="00F80217"/>
    <w:rsid w:val="00F81067"/>
    <w:rsid w:val="00F82C7A"/>
    <w:rsid w:val="00F87AB5"/>
    <w:rsid w:val="00F96967"/>
    <w:rsid w:val="00FA165C"/>
    <w:rsid w:val="00FB57E8"/>
    <w:rsid w:val="00FB6B06"/>
    <w:rsid w:val="00FC1C11"/>
    <w:rsid w:val="00FE1614"/>
    <w:rsid w:val="00FF3BE5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C58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7838"/>
    <w:rPr>
      <w:sz w:val="24"/>
      <w:szCs w:val="24"/>
    </w:rPr>
  </w:style>
  <w:style w:type="table" w:styleId="TableGrid">
    <w:name w:val="Table Grid"/>
    <w:basedOn w:val="TableNormal"/>
    <w:uiPriority w:val="99"/>
    <w:rsid w:val="004C588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4781"/>
    <w:rPr>
      <w:color w:val="0000FF"/>
      <w:u w:val="single"/>
    </w:rPr>
  </w:style>
  <w:style w:type="paragraph" w:styleId="NoSpacing">
    <w:name w:val="No Spacing"/>
    <w:uiPriority w:val="99"/>
    <w:qFormat/>
    <w:rsid w:val="006A3587"/>
    <w:rPr>
      <w:rFonts w:ascii="Calibr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936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93604"/>
    <w:rPr>
      <w:rFonts w:ascii="Segoe UI" w:hAnsi="Segoe UI" w:cs="Segoe UI"/>
      <w:sz w:val="18"/>
      <w:szCs w:val="18"/>
    </w:rPr>
  </w:style>
  <w:style w:type="paragraph" w:customStyle="1" w:styleId="AralkYok1">
    <w:name w:val="Aralık Yok1"/>
    <w:uiPriority w:val="99"/>
    <w:rsid w:val="005544E4"/>
    <w:rPr>
      <w:rFonts w:ascii="Calibri" w:hAnsi="Calibri" w:cs="Calibri"/>
    </w:rPr>
  </w:style>
  <w:style w:type="paragraph" w:customStyle="1" w:styleId="Default">
    <w:name w:val="Default"/>
    <w:uiPriority w:val="99"/>
    <w:rsid w:val="005544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table" w:customStyle="1" w:styleId="GridTable4Accent5">
    <w:name w:val="Grid Table 4 Accent 5"/>
    <w:uiPriority w:val="99"/>
    <w:rsid w:val="00294427"/>
    <w:rPr>
      <w:sz w:val="20"/>
      <w:szCs w:val="20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3">
    <w:name w:val="Grid Table 4 Accent 3"/>
    <w:uiPriority w:val="99"/>
    <w:rsid w:val="003439B5"/>
    <w:rPr>
      <w:sz w:val="20"/>
      <w:szCs w:val="20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styleId="Strong">
    <w:name w:val="Strong"/>
    <w:basedOn w:val="DefaultParagraphFont"/>
    <w:uiPriority w:val="99"/>
    <w:qFormat/>
    <w:rsid w:val="0022457D"/>
    <w:rPr>
      <w:b/>
      <w:bCs/>
    </w:rPr>
  </w:style>
  <w:style w:type="paragraph" w:styleId="NormalWeb">
    <w:name w:val="Normal (Web)"/>
    <w:basedOn w:val="Normal"/>
    <w:uiPriority w:val="99"/>
    <w:rsid w:val="0022457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C27A3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06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://www.sorubak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855</Words>
  <Characters>4880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9</cp:revision>
  <cp:lastPrinted>2015-01-12T19:59:00Z</cp:lastPrinted>
  <dcterms:created xsi:type="dcterms:W3CDTF">2015-03-03T12:51:00Z</dcterms:created>
  <dcterms:modified xsi:type="dcterms:W3CDTF">2015-04-12T10:08:00Z</dcterms:modified>
</cp:coreProperties>
</file>